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669E7" w14:textId="77777777" w:rsidR="002A6EE4" w:rsidRDefault="002A6EE4" w:rsidP="002A6EE4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Robert URSWYK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fl.1403)</w:t>
      </w:r>
    </w:p>
    <w:p w14:paraId="3DD96E27" w14:textId="77777777" w:rsidR="002A6EE4" w:rsidRDefault="002A6EE4" w:rsidP="002A6EE4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</w:p>
    <w:p w14:paraId="5963A096" w14:textId="77777777" w:rsidR="002A6EE4" w:rsidRDefault="002A6EE4" w:rsidP="002A6EE4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</w:p>
    <w:p w14:paraId="5E149333" w14:textId="77777777" w:rsidR="002A6EE4" w:rsidRDefault="002A6EE4" w:rsidP="002A6EE4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May1403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died by this date.    (C.F.R. 1399-1405 p.219)</w:t>
      </w:r>
    </w:p>
    <w:p w14:paraId="565FFD44" w14:textId="77777777" w:rsidR="002A6EE4" w:rsidRDefault="002A6EE4" w:rsidP="002A6EE4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</w:p>
    <w:p w14:paraId="3B840F91" w14:textId="77777777" w:rsidR="002A6EE4" w:rsidRDefault="002A6EE4" w:rsidP="002A6EE4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</w:p>
    <w:p w14:paraId="5455FCCD" w14:textId="77777777" w:rsidR="002A6EE4" w:rsidRDefault="002A6EE4" w:rsidP="002A6EE4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June 2021</w:t>
      </w:r>
    </w:p>
    <w:p w14:paraId="04CE05F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3107A" w14:textId="77777777" w:rsidR="002A6EE4" w:rsidRDefault="002A6EE4" w:rsidP="009139A6">
      <w:r>
        <w:separator/>
      </w:r>
    </w:p>
  </w:endnote>
  <w:endnote w:type="continuationSeparator" w:id="0">
    <w:p w14:paraId="53CBECED" w14:textId="77777777" w:rsidR="002A6EE4" w:rsidRDefault="002A6E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44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FA08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9B4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80808" w14:textId="77777777" w:rsidR="002A6EE4" w:rsidRDefault="002A6EE4" w:rsidP="009139A6">
      <w:r>
        <w:separator/>
      </w:r>
    </w:p>
  </w:footnote>
  <w:footnote w:type="continuationSeparator" w:id="0">
    <w:p w14:paraId="29D648F6" w14:textId="77777777" w:rsidR="002A6EE4" w:rsidRDefault="002A6E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768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7EC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B66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EE4"/>
    <w:rsid w:val="000666E0"/>
    <w:rsid w:val="002510B7"/>
    <w:rsid w:val="002A6EE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826F5"/>
  <w15:chartTrackingRefBased/>
  <w15:docId w15:val="{7A76A1B6-724A-4EA7-AB05-CDBB5CDE4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6EE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2021-06-13T21:06:00Z</dcterms:created>
  <dcterms:modified xsi:type="dcterms:W3CDTF">2021-06-13T21:06:00Z</dcterms:modified>
</cp:coreProperties>
</file>